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B4497">
        <w:rPr>
          <w:rFonts w:cs="Arial"/>
          <w:b/>
          <w:caps/>
          <w:sz w:val="28"/>
          <w:szCs w:val="28"/>
        </w:rPr>
        <w:t>1613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B449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Instalação de “inibidores” de tráfego de veículos, assim como a devida manutenção, no final da Rua Ignácio Pereira, próximo ao nº 603, no Jardim Vista Verde, objetivando segurança e organização do trânsito local, evitando acidentes.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1518A6" w:rsidRPr="008A3446" w:rsidRDefault="001518A6" w:rsidP="001518A6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 w:rsidRPr="008A3446">
        <w:rPr>
          <w:rFonts w:cs="Arial"/>
          <w:b/>
        </w:rPr>
        <w:t>INDICAMOS</w:t>
      </w:r>
      <w:r w:rsidRPr="008A3446">
        <w:rPr>
          <w:rFonts w:cs="Arial"/>
        </w:rPr>
        <w:t xml:space="preserve"> ao Excelentíssimo Senhor Prefeito Municipal de Jacareí a instalação de “inibidores” de tráfego de veículos, assim como a devida manutenção, no final da Rua Ignácio Pereira, p</w:t>
      </w:r>
      <w:r w:rsidR="00795AFC">
        <w:rPr>
          <w:rFonts w:cs="Arial"/>
        </w:rPr>
        <w:t xml:space="preserve">róximo ao número 603, no </w:t>
      </w:r>
      <w:r w:rsidRPr="008A3446">
        <w:rPr>
          <w:rFonts w:cs="Arial"/>
        </w:rPr>
        <w:t>Jardim Vista Verde, objetivando segurança e organização d</w:t>
      </w:r>
      <w:r w:rsidR="00795AFC">
        <w:rPr>
          <w:rFonts w:cs="Arial"/>
        </w:rPr>
        <w:t>o trânsito local (foto anexa).</w:t>
      </w:r>
    </w:p>
    <w:p w:rsidR="001518A6" w:rsidRPr="008A3446" w:rsidRDefault="001518A6" w:rsidP="001518A6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 w:rsidRPr="008A3446">
        <w:rPr>
          <w:rFonts w:cs="Arial"/>
        </w:rPr>
        <w:t>Ocorre que</w:t>
      </w:r>
      <w:r w:rsidR="00795AFC">
        <w:rPr>
          <w:rFonts w:cs="Arial"/>
        </w:rPr>
        <w:t xml:space="preserve"> se </w:t>
      </w:r>
      <w:r w:rsidR="00456BF4">
        <w:rPr>
          <w:rFonts w:cs="Arial"/>
        </w:rPr>
        <w:t xml:space="preserve">trata </w:t>
      </w:r>
      <w:r w:rsidRPr="008A3446">
        <w:rPr>
          <w:rFonts w:cs="Arial"/>
        </w:rPr>
        <w:t xml:space="preserve">de uma via sem saída, onde o trecho final é muito estreito e vai </w:t>
      </w:r>
      <w:r>
        <w:rPr>
          <w:rFonts w:cs="Arial"/>
        </w:rPr>
        <w:t>ao</w:t>
      </w:r>
      <w:r w:rsidRPr="008A3446">
        <w:rPr>
          <w:rFonts w:cs="Arial"/>
        </w:rPr>
        <w:t xml:space="preserve"> encontro com uma área verde inclinada (barranco). O referido local não possui calçamento e o acúmulo de mato dificulta a visibilidade dos motoristas, principalmente no período noturno.</w:t>
      </w:r>
    </w:p>
    <w:p w:rsidR="001518A6" w:rsidRPr="008A3446" w:rsidRDefault="001518A6" w:rsidP="001518A6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 w:rsidRPr="008A3446">
        <w:rPr>
          <w:rFonts w:cs="Arial"/>
        </w:rPr>
        <w:t xml:space="preserve">De acordo com relatos de moradores, muitos acidentes ocorrem </w:t>
      </w:r>
      <w:r>
        <w:rPr>
          <w:rFonts w:cs="Arial"/>
        </w:rPr>
        <w:t>na mencionada localidade</w:t>
      </w:r>
      <w:r w:rsidRPr="008A3446">
        <w:rPr>
          <w:rFonts w:cs="Arial"/>
        </w:rPr>
        <w:t>, com frequência. A</w:t>
      </w:r>
      <w:r>
        <w:rPr>
          <w:rFonts w:cs="Arial"/>
        </w:rPr>
        <w:t>demais, a</w:t>
      </w:r>
      <w:r w:rsidRPr="008A3446">
        <w:rPr>
          <w:rFonts w:cs="Arial"/>
        </w:rPr>
        <w:t xml:space="preserve"> dificuldade em realizar manobras </w:t>
      </w:r>
      <w:r>
        <w:rPr>
          <w:rFonts w:cs="Arial"/>
        </w:rPr>
        <w:t>em</w:t>
      </w:r>
      <w:r w:rsidRPr="008A3446">
        <w:rPr>
          <w:rFonts w:cs="Arial"/>
        </w:rPr>
        <w:t xml:space="preserve"> espaço adequado, por exemplo, faz com que os condutores acessem a área verde citada acima, sem ter conhecimento de suas limitações, onde</w:t>
      </w:r>
      <w:r w:rsidR="00456BF4">
        <w:rPr>
          <w:rFonts w:cs="Arial"/>
        </w:rPr>
        <w:t xml:space="preserve"> acabam caindo no barranco.</w:t>
      </w:r>
    </w:p>
    <w:p w:rsidR="001518A6" w:rsidRPr="008A3446" w:rsidRDefault="00456BF4" w:rsidP="001518A6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Sendo assim, solicitamos </w:t>
      </w:r>
      <w:r w:rsidR="001518A6" w:rsidRPr="008A3446">
        <w:rPr>
          <w:rFonts w:cs="Arial"/>
        </w:rPr>
        <w:t xml:space="preserve">as providências necessárias quanto ao presente pedido, a fim de evitar </w:t>
      </w:r>
      <w:r w:rsidR="001518A6">
        <w:rPr>
          <w:rFonts w:cs="Arial"/>
        </w:rPr>
        <w:t>danos</w:t>
      </w:r>
      <w:r w:rsidR="001518A6" w:rsidRPr="008A3446">
        <w:rPr>
          <w:rFonts w:cs="Arial"/>
        </w:rPr>
        <w:t xml:space="preserve"> maiores</w:t>
      </w:r>
      <w:r>
        <w:rPr>
          <w:rFonts w:cs="Arial"/>
        </w:rPr>
        <w:t xml:space="preserve"> à população.</w:t>
      </w:r>
    </w:p>
    <w:p w:rsidR="001518A6" w:rsidRDefault="001518A6" w:rsidP="001518A6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 w:rsidRPr="008A3446">
        <w:rPr>
          <w:rFonts w:cs="Arial"/>
        </w:rPr>
        <w:t>Na certeza de recebermos especial atenção ao indicado, subscrevemos agradecidos.</w:t>
      </w:r>
    </w:p>
    <w:p w:rsidR="00456BF4" w:rsidRPr="008A3446" w:rsidRDefault="00456BF4" w:rsidP="001518A6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</w:p>
    <w:p w:rsidR="007D7965" w:rsidRDefault="007D7965" w:rsidP="007D7965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>
        <w:rPr>
          <w:rFonts w:cs="Arial"/>
        </w:rPr>
        <w:t xml:space="preserve"> 2 de junho de 2021.</w:t>
      </w:r>
    </w:p>
    <w:p w:rsidR="007D7965" w:rsidRDefault="007D7965" w:rsidP="007D7965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7965" w:rsidRDefault="007D7965" w:rsidP="007D7965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D7965" w:rsidRDefault="007D7965" w:rsidP="007D7965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HERNANI BARRETO</w:t>
      </w:r>
    </w:p>
    <w:p w:rsidR="007D7965" w:rsidRDefault="007D7965" w:rsidP="007D7965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Vereador – Republicanos</w:t>
      </w:r>
    </w:p>
    <w:p w:rsidR="007D7965" w:rsidRDefault="007D7965" w:rsidP="007D7965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1518A6" w:rsidRDefault="001518A6" w:rsidP="001518A6">
      <w:pPr>
        <w:tabs>
          <w:tab w:val="left" w:pos="-600"/>
          <w:tab w:val="left" w:pos="4508"/>
        </w:tabs>
        <w:ind w:firstLine="1701"/>
        <w:rPr>
          <w:rFonts w:ascii="Century Gothic" w:hAnsi="Century Gothic"/>
          <w:b/>
          <w:bCs/>
        </w:rPr>
      </w:pPr>
    </w:p>
    <w:p w:rsidR="001518A6" w:rsidRDefault="001518A6" w:rsidP="001518A6">
      <w:pPr>
        <w:tabs>
          <w:tab w:val="left" w:pos="-600"/>
          <w:tab w:val="left" w:pos="4508"/>
        </w:tabs>
        <w:ind w:firstLine="1701"/>
        <w:rPr>
          <w:rFonts w:ascii="Century Gothic" w:hAnsi="Century Gothic"/>
          <w:b/>
          <w:bCs/>
        </w:rPr>
      </w:pPr>
    </w:p>
    <w:p w:rsidR="001518A6" w:rsidRDefault="001518A6" w:rsidP="001518A6">
      <w:pPr>
        <w:tabs>
          <w:tab w:val="left" w:pos="-600"/>
          <w:tab w:val="left" w:pos="4508"/>
        </w:tabs>
        <w:ind w:firstLine="1701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141135DE" wp14:editId="734C4EA0">
            <wp:simplePos x="0" y="0"/>
            <wp:positionH relativeFrom="page">
              <wp:align>center</wp:align>
            </wp:positionH>
            <wp:positionV relativeFrom="paragraph">
              <wp:posOffset>151130</wp:posOffset>
            </wp:positionV>
            <wp:extent cx="5759158" cy="5219700"/>
            <wp:effectExtent l="0" t="0" r="0" b="0"/>
            <wp:wrapNone/>
            <wp:docPr id="3" name="Imagem 3" descr="C:\Users\User\Downloads\WhatsApp Image 2021-05-28 at 10.35.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1-05-28 at 10.35.0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945"/>
                    <a:stretch/>
                  </pic:blipFill>
                  <pic:spPr bwMode="auto">
                    <a:xfrm>
                      <a:off x="0" y="0"/>
                      <a:ext cx="5759158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518A6" w:rsidRDefault="001518A6" w:rsidP="001518A6">
      <w:pPr>
        <w:tabs>
          <w:tab w:val="left" w:pos="-600"/>
          <w:tab w:val="left" w:pos="4508"/>
        </w:tabs>
        <w:ind w:firstLine="1701"/>
        <w:rPr>
          <w:rFonts w:ascii="Century Gothic" w:hAnsi="Century Gothic"/>
          <w:b/>
          <w:bCs/>
        </w:rPr>
      </w:pPr>
    </w:p>
    <w:p w:rsidR="001518A6" w:rsidRPr="008A3446" w:rsidRDefault="001518A6" w:rsidP="001518A6">
      <w:pPr>
        <w:tabs>
          <w:tab w:val="left" w:pos="-600"/>
          <w:tab w:val="left" w:pos="4508"/>
        </w:tabs>
        <w:ind w:firstLine="1701"/>
        <w:rPr>
          <w:rFonts w:ascii="Century Gothic" w:hAnsi="Century Gothic"/>
          <w:b/>
          <w:bCs/>
        </w:rPr>
      </w:pPr>
    </w:p>
    <w:p w:rsidR="001518A6" w:rsidRDefault="001518A6" w:rsidP="001518A6">
      <w:pPr>
        <w:tabs>
          <w:tab w:val="left" w:pos="-600"/>
          <w:tab w:val="left" w:pos="4508"/>
        </w:tabs>
        <w:ind w:firstLine="1701"/>
        <w:rPr>
          <w:rFonts w:ascii="Century Gothic" w:hAnsi="Century Gothic"/>
          <w:b/>
          <w:bCs/>
        </w:rPr>
      </w:pPr>
    </w:p>
    <w:p w:rsidR="001518A6" w:rsidRDefault="001518A6" w:rsidP="001518A6">
      <w:pPr>
        <w:tabs>
          <w:tab w:val="left" w:pos="-600"/>
          <w:tab w:val="left" w:pos="4508"/>
        </w:tabs>
        <w:rPr>
          <w:rFonts w:cs="Arial"/>
        </w:rPr>
      </w:pPr>
    </w:p>
    <w:p w:rsidR="001518A6" w:rsidRPr="00ED4D34" w:rsidRDefault="001518A6" w:rsidP="00AE4DEF">
      <w:pPr>
        <w:tabs>
          <w:tab w:val="left" w:pos="-600"/>
          <w:tab w:val="left" w:pos="4508"/>
        </w:tabs>
        <w:spacing w:line="324" w:lineRule="auto"/>
        <w:rPr>
          <w:rFonts w:cs="Arial"/>
        </w:rPr>
      </w:pPr>
      <w:bookmarkStart w:id="0" w:name="_GoBack"/>
      <w:bookmarkEnd w:id="0"/>
    </w:p>
    <w:sectPr w:rsidR="001518A6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99D" w:rsidRDefault="0056499D">
      <w:r>
        <w:separator/>
      </w:r>
    </w:p>
  </w:endnote>
  <w:endnote w:type="continuationSeparator" w:id="0">
    <w:p w:rsidR="0056499D" w:rsidRDefault="0056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99D" w:rsidRDefault="0056499D">
      <w:r>
        <w:separator/>
      </w:r>
    </w:p>
  </w:footnote>
  <w:footnote w:type="continuationSeparator" w:id="0">
    <w:p w:rsidR="0056499D" w:rsidRDefault="00564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7D7965">
      <w:rPr>
        <w:rFonts w:cs="Arial"/>
        <w:b/>
        <w:sz w:val="20"/>
        <w:szCs w:val="20"/>
        <w:u w:val="single"/>
      </w:rPr>
      <w:t>1.613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795AFC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795AFC">
      <w:rPr>
        <w:rFonts w:cs="Arial"/>
        <w:b/>
        <w:sz w:val="20"/>
        <w:szCs w:val="20"/>
        <w:u w:val="single"/>
      </w:rPr>
      <w:t xml:space="preserve">Vereador Hernani Barreto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E4DE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E4DE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5640"/>
    <w:rsid w:val="000F6251"/>
    <w:rsid w:val="0014591F"/>
    <w:rsid w:val="00150EE2"/>
    <w:rsid w:val="001518A6"/>
    <w:rsid w:val="001601E9"/>
    <w:rsid w:val="00172E81"/>
    <w:rsid w:val="00181CD2"/>
    <w:rsid w:val="001840AD"/>
    <w:rsid w:val="001A09F2"/>
    <w:rsid w:val="001B0773"/>
    <w:rsid w:val="001C3E9C"/>
    <w:rsid w:val="001C7A18"/>
    <w:rsid w:val="001E01CA"/>
    <w:rsid w:val="001E1AE8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2880"/>
    <w:rsid w:val="003D5921"/>
    <w:rsid w:val="003E188F"/>
    <w:rsid w:val="00412795"/>
    <w:rsid w:val="0043610D"/>
    <w:rsid w:val="00451BDA"/>
    <w:rsid w:val="00456BF4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6499D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B4497"/>
    <w:rsid w:val="006C59BC"/>
    <w:rsid w:val="006D6F7D"/>
    <w:rsid w:val="006D7AE2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95AFC"/>
    <w:rsid w:val="007D39FD"/>
    <w:rsid w:val="007D7965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3733"/>
    <w:rsid w:val="00AD6B47"/>
    <w:rsid w:val="00AE447C"/>
    <w:rsid w:val="00AE4DEF"/>
    <w:rsid w:val="00B06B4B"/>
    <w:rsid w:val="00B10E9F"/>
    <w:rsid w:val="00B217B8"/>
    <w:rsid w:val="00B2358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C1DBA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772BC-FFC6-4069-9DE9-DFE62230D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227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Tursi</cp:lastModifiedBy>
  <cp:revision>5</cp:revision>
  <cp:lastPrinted>2020-03-16T12:28:00Z</cp:lastPrinted>
  <dcterms:created xsi:type="dcterms:W3CDTF">2021-05-31T19:05:00Z</dcterms:created>
  <dcterms:modified xsi:type="dcterms:W3CDTF">2021-05-31T20:38:00Z</dcterms:modified>
</cp:coreProperties>
</file>